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BF" w:rsidRPr="00CA7C3D" w:rsidRDefault="00DC39B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DC39BF" w:rsidRPr="00CA7C3D" w:rsidRDefault="00DC39B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DC39BF" w:rsidRPr="00CA7C3D" w:rsidRDefault="00DC39B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C39BF" w:rsidRPr="00CA7C3D" w:rsidRDefault="00DC39B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DC39BF" w:rsidRPr="00CA7C3D" w:rsidRDefault="00DC39B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14.05.2021  № 104</w:t>
      </w:r>
    </w:p>
    <w:p w:rsidR="00DC39BF" w:rsidRPr="00CA7C3D" w:rsidRDefault="00DC39B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DC39BF" w:rsidRPr="00CA7C3D" w:rsidRDefault="00DC39B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 w:rsidRPr="00CA7C3D">
        <w:rPr>
          <w:sz w:val="28"/>
          <w:szCs w:val="28"/>
          <w:lang w:eastAsia="ru-RU"/>
        </w:rPr>
        <w:t xml:space="preserve">О предварительном согласовании предоставления земельного участка и об утверждении схемы расположения  земельного участка, </w:t>
      </w:r>
      <w:r>
        <w:rPr>
          <w:sz w:val="28"/>
          <w:szCs w:val="28"/>
          <w:lang w:eastAsia="ru-RU"/>
        </w:rPr>
        <w:t>находящегося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район</w:t>
      </w:r>
      <w:r>
        <w:rPr>
          <w:sz w:val="28"/>
          <w:szCs w:val="28"/>
          <w:lang w:eastAsia="ru-RU"/>
        </w:rPr>
        <w:t xml:space="preserve">, Ивайтенское сельское поселение, </w:t>
      </w:r>
      <w:r w:rsidRPr="009254A9">
        <w:rPr>
          <w:sz w:val="28"/>
          <w:szCs w:val="28"/>
          <w:lang w:eastAsia="ru-RU"/>
        </w:rPr>
        <w:t>по итогам приема заявлений граждан и крестьянских (фермерских) хозяйств о намерении участвовать в аукционе</w:t>
      </w:r>
    </w:p>
    <w:p w:rsidR="00DC39BF" w:rsidRPr="00CA7C3D" w:rsidRDefault="00DC39BF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DC39BF" w:rsidRPr="00CA7C3D" w:rsidRDefault="00DC39BF" w:rsidP="00466441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DC39BF" w:rsidRPr="00CA7C3D" w:rsidRDefault="00DC39BF" w:rsidP="00466441">
      <w:pPr>
        <w:tabs>
          <w:tab w:val="left" w:pos="5130"/>
        </w:tabs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CA7C3D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CA7C3D">
        <w:rPr>
          <w:lang w:eastAsia="ru-RU"/>
        </w:rPr>
        <w:t xml:space="preserve">  11.3, 11.9,  11.10,  п</w:t>
      </w:r>
      <w:r>
        <w:rPr>
          <w:lang w:eastAsia="ru-RU"/>
        </w:rPr>
        <w:t>одпунктом10</w:t>
      </w:r>
      <w:r w:rsidRPr="00CA7C3D">
        <w:rPr>
          <w:lang w:eastAsia="ru-RU"/>
        </w:rPr>
        <w:t xml:space="preserve">  п</w:t>
      </w:r>
      <w:r>
        <w:rPr>
          <w:lang w:eastAsia="ru-RU"/>
        </w:rPr>
        <w:t xml:space="preserve">ункта </w:t>
      </w:r>
      <w:r w:rsidRPr="00CA7C3D">
        <w:rPr>
          <w:lang w:eastAsia="ru-RU"/>
        </w:rPr>
        <w:t xml:space="preserve"> 2 ст</w:t>
      </w:r>
      <w:r>
        <w:rPr>
          <w:lang w:eastAsia="ru-RU"/>
        </w:rPr>
        <w:t>атьи</w:t>
      </w:r>
      <w:r w:rsidRPr="00CA7C3D">
        <w:rPr>
          <w:lang w:eastAsia="ru-RU"/>
        </w:rPr>
        <w:t xml:space="preserve"> 39.</w:t>
      </w:r>
      <w:r>
        <w:rPr>
          <w:lang w:eastAsia="ru-RU"/>
        </w:rPr>
        <w:t>3</w:t>
      </w:r>
      <w:r w:rsidRPr="00CA7C3D">
        <w:rPr>
          <w:lang w:eastAsia="ru-RU"/>
        </w:rPr>
        <w:t>, ст</w:t>
      </w:r>
      <w:r>
        <w:rPr>
          <w:lang w:eastAsia="ru-RU"/>
        </w:rPr>
        <w:t>атьями</w:t>
      </w:r>
      <w:r w:rsidRPr="00CA7C3D">
        <w:rPr>
          <w:lang w:eastAsia="ru-RU"/>
        </w:rPr>
        <w:t xml:space="preserve"> 39.15</w:t>
      </w:r>
      <w:r>
        <w:rPr>
          <w:lang w:eastAsia="ru-RU"/>
        </w:rPr>
        <w:t>, 39.18</w:t>
      </w:r>
      <w:r w:rsidRPr="00CA7C3D">
        <w:rPr>
          <w:lang w:eastAsia="ru-RU"/>
        </w:rPr>
        <w:t xml:space="preserve">  Земельного кодекса РФ, п</w:t>
      </w:r>
      <w:r>
        <w:rPr>
          <w:lang w:eastAsia="ru-RU"/>
        </w:rPr>
        <w:t xml:space="preserve">унктом </w:t>
      </w:r>
      <w:r w:rsidRPr="00CA7C3D">
        <w:rPr>
          <w:lang w:eastAsia="ru-RU"/>
        </w:rPr>
        <w:t>2 ст</w:t>
      </w:r>
      <w:r>
        <w:rPr>
          <w:lang w:eastAsia="ru-RU"/>
        </w:rPr>
        <w:t>атьи</w:t>
      </w:r>
      <w:r w:rsidRPr="00CA7C3D">
        <w:rPr>
          <w:lang w:eastAsia="ru-RU"/>
        </w:rPr>
        <w:t xml:space="preserve"> 3.3 Федерального закона от 25.10.2001 №137-ФЗ «О введении в действие Земельного кодекса Российской Федерации», Приказом  Минэкономразвития  России от 27.11.2014 №762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 w:rsidRPr="00F2327B">
        <w:t xml:space="preserve">решением Унечского районного Совета народных депутатов </w:t>
      </w:r>
      <w:r w:rsidRPr="00A24671">
        <w:t>от 20.12.2012  № 4-436 (в редакции решения от 06.11.2019 № 6-26) «Об утверждении Генерального плана Ивайтенского сельского поселения Унечского района Брянской области», решением Унечского районного Совета народных депутатов от 20.12.2012 № 4-43</w:t>
      </w:r>
      <w:r>
        <w:t>7</w:t>
      </w:r>
      <w:r w:rsidRPr="00A24671">
        <w:t xml:space="preserve"> (в редакции решений  от 21.04.2017  № 5-219, от 06.11.2019 № </w:t>
      </w:r>
      <w:r>
        <w:t>6</w:t>
      </w:r>
      <w:r w:rsidRPr="00A24671">
        <w:t>-2</w:t>
      </w:r>
      <w:r>
        <w:t>7</w:t>
      </w:r>
      <w:r w:rsidRPr="00A24671">
        <w:t>) «Об утверждении Правил землепользования и застройки Ивайтенского сельского поселения Унечского района Брянской области»</w:t>
      </w:r>
      <w:r w:rsidRPr="003C27E2">
        <w:t>,</w:t>
      </w:r>
      <w:r w:rsidRPr="00CA7C3D">
        <w:rPr>
          <w:lang w:eastAsia="ru-RU"/>
        </w:rPr>
        <w:t xml:space="preserve">на основании </w:t>
      </w:r>
      <w:r w:rsidRPr="000D746E">
        <w:rPr>
          <w:lang w:eastAsia="ru-RU"/>
        </w:rPr>
        <w:t>итог</w:t>
      </w:r>
      <w:r>
        <w:rPr>
          <w:lang w:eastAsia="ru-RU"/>
        </w:rPr>
        <w:t>ов</w:t>
      </w:r>
      <w:r w:rsidRPr="000D746E">
        <w:rPr>
          <w:lang w:eastAsia="ru-RU"/>
        </w:rPr>
        <w:t xml:space="preserve"> приема заявлений граждан и крестьянских (фермерских) хозяйств о намерении участвовать в аукционе</w:t>
      </w:r>
      <w:r w:rsidRPr="00CA7C3D">
        <w:rPr>
          <w:lang w:eastAsia="ru-RU"/>
        </w:rPr>
        <w:t>, размещенн</w:t>
      </w:r>
      <w:r>
        <w:rPr>
          <w:lang w:eastAsia="ru-RU"/>
        </w:rPr>
        <w:t>ых</w:t>
      </w:r>
      <w:r w:rsidRPr="00CA7C3D">
        <w:rPr>
          <w:lang w:eastAsia="ru-RU"/>
        </w:rPr>
        <w:t xml:space="preserve">  на  официальном сайте администрации Унечского района в сети Интернет по адресу </w:t>
      </w:r>
      <w:hyperlink r:id="rId6" w:history="1">
        <w:r w:rsidRPr="00A24671">
          <w:rPr>
            <w:rStyle w:val="Hyperlink"/>
            <w:color w:val="auto"/>
            <w:u w:val="none"/>
            <w:lang w:eastAsia="ru-RU"/>
          </w:rPr>
          <w:t>www.unradm.ru</w:t>
        </w:r>
      </w:hyperlink>
      <w:r w:rsidRPr="00CA7C3D">
        <w:rPr>
          <w:lang w:eastAsia="ru-RU"/>
        </w:rPr>
        <w:t xml:space="preserve">,  на официальном сайте РФ в сети Интернет </w:t>
      </w:r>
      <w:hyperlink r:id="rId7" w:history="1">
        <w:r w:rsidRPr="00A24671">
          <w:rPr>
            <w:rStyle w:val="Hyperlink"/>
            <w:color w:val="auto"/>
            <w:u w:val="none"/>
            <w:lang w:eastAsia="ru-RU"/>
          </w:rPr>
          <w:t>www.torgi.gov.ru</w:t>
        </w:r>
      </w:hyperlink>
      <w:r>
        <w:rPr>
          <w:lang w:eastAsia="ru-RU"/>
        </w:rPr>
        <w:t>1</w:t>
      </w:r>
      <w:r w:rsidRPr="00A825EE">
        <w:rPr>
          <w:lang w:eastAsia="ru-RU"/>
        </w:rPr>
        <w:t>2</w:t>
      </w:r>
      <w:r>
        <w:rPr>
          <w:lang w:eastAsia="ru-RU"/>
        </w:rPr>
        <w:t>.0</w:t>
      </w:r>
      <w:r w:rsidRPr="00A825EE">
        <w:rPr>
          <w:lang w:eastAsia="ru-RU"/>
        </w:rPr>
        <w:t>5</w:t>
      </w:r>
      <w:r>
        <w:rPr>
          <w:lang w:eastAsia="ru-RU"/>
        </w:rPr>
        <w:t>.2021</w:t>
      </w:r>
      <w:r w:rsidRPr="00CA7C3D">
        <w:rPr>
          <w:lang w:eastAsia="ru-RU"/>
        </w:rPr>
        <w:t xml:space="preserve"> и опубликованного  в газете «Унечская газета» от </w:t>
      </w:r>
      <w:r>
        <w:rPr>
          <w:lang w:eastAsia="ru-RU"/>
        </w:rPr>
        <w:t>1</w:t>
      </w:r>
      <w:r w:rsidRPr="00A825EE">
        <w:rPr>
          <w:lang w:eastAsia="ru-RU"/>
        </w:rPr>
        <w:t>4</w:t>
      </w:r>
      <w:r>
        <w:rPr>
          <w:lang w:eastAsia="ru-RU"/>
        </w:rPr>
        <w:t>.0</w:t>
      </w:r>
      <w:r w:rsidRPr="00A825EE">
        <w:rPr>
          <w:lang w:eastAsia="ru-RU"/>
        </w:rPr>
        <w:t>5</w:t>
      </w:r>
      <w:r>
        <w:rPr>
          <w:lang w:eastAsia="ru-RU"/>
        </w:rPr>
        <w:t>.2021</w:t>
      </w:r>
      <w:r w:rsidRPr="00CA7C3D">
        <w:rPr>
          <w:lang w:eastAsia="ru-RU"/>
        </w:rPr>
        <w:t xml:space="preserve"> №</w:t>
      </w:r>
      <w:r w:rsidRPr="00A825EE">
        <w:rPr>
          <w:lang w:eastAsia="ru-RU"/>
        </w:rPr>
        <w:t xml:space="preserve"> 18</w:t>
      </w:r>
      <w:r w:rsidRPr="00CA7C3D">
        <w:rPr>
          <w:lang w:eastAsia="ru-RU"/>
        </w:rPr>
        <w:t xml:space="preserve"> (1</w:t>
      </w:r>
      <w:r w:rsidRPr="00A825EE">
        <w:rPr>
          <w:lang w:eastAsia="ru-RU"/>
        </w:rPr>
        <w:t>0665</w:t>
      </w:r>
      <w:r w:rsidRPr="00CA7C3D">
        <w:rPr>
          <w:lang w:eastAsia="ru-RU"/>
        </w:rPr>
        <w:t>), в целях дальнейшего оформления прав на земельный участок</w:t>
      </w:r>
    </w:p>
    <w:p w:rsidR="00DC39BF" w:rsidRPr="00CA7C3D" w:rsidRDefault="00DC39BF" w:rsidP="00466441">
      <w:pPr>
        <w:spacing w:after="120" w:line="240" w:lineRule="auto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DC39BF" w:rsidRDefault="00DC39BF" w:rsidP="0046644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CA7C3D">
        <w:rPr>
          <w:lang w:eastAsia="ru-RU"/>
        </w:rPr>
        <w:t xml:space="preserve">1. Предварительно согласовать предоставление заявителю: </w:t>
      </w:r>
      <w:r>
        <w:rPr>
          <w:lang w:eastAsia="ru-RU"/>
        </w:rPr>
        <w:t>индивидуальному предпринимателю главе крестьянского (фермерского) хозяйстваЛукашеву Якову Васильевичу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ОГРНИП 320325600026825, ИНН 323100903355, </w:t>
      </w:r>
      <w:r w:rsidRPr="00CA7C3D">
        <w:rPr>
          <w:lang w:eastAsia="ru-RU"/>
        </w:rPr>
        <w:t xml:space="preserve">место </w:t>
      </w:r>
      <w:r>
        <w:rPr>
          <w:lang w:eastAsia="ru-RU"/>
        </w:rPr>
        <w:t>нахождения</w:t>
      </w:r>
      <w:r w:rsidRPr="00CA7C3D">
        <w:rPr>
          <w:lang w:eastAsia="ru-RU"/>
        </w:rPr>
        <w:t xml:space="preserve">: </w:t>
      </w:r>
      <w:r>
        <w:rPr>
          <w:lang w:eastAsia="ru-RU"/>
        </w:rPr>
        <w:t>Брянская область, Унечский район, д.НовоеЗадубенье, ул.Молодежная, д.16,</w:t>
      </w:r>
      <w:r w:rsidRPr="00CA7C3D">
        <w:rPr>
          <w:lang w:eastAsia="ru-RU"/>
        </w:rPr>
        <w:t xml:space="preserve">земельного участка площадью </w:t>
      </w:r>
      <w:r w:rsidRPr="00A825EE">
        <w:rPr>
          <w:lang w:eastAsia="ru-RU"/>
        </w:rPr>
        <w:t>104380</w:t>
      </w:r>
      <w:r w:rsidRPr="00CA7C3D">
        <w:rPr>
          <w:lang w:eastAsia="ru-RU"/>
        </w:rPr>
        <w:t xml:space="preserve">кв.м., расположенного по адресу: </w:t>
      </w:r>
      <w:r>
        <w:rPr>
          <w:lang w:eastAsia="ru-RU"/>
        </w:rPr>
        <w:t xml:space="preserve">Российская Федерация, </w:t>
      </w:r>
      <w:r w:rsidRPr="00CA7C3D">
        <w:rPr>
          <w:lang w:eastAsia="ru-RU"/>
        </w:rPr>
        <w:t xml:space="preserve">Брянская область, Унечский </w:t>
      </w:r>
      <w:r>
        <w:rPr>
          <w:lang w:eastAsia="ru-RU"/>
        </w:rPr>
        <w:t xml:space="preserve">муниципальный </w:t>
      </w:r>
      <w:r w:rsidRPr="00CA7C3D">
        <w:rPr>
          <w:lang w:eastAsia="ru-RU"/>
        </w:rPr>
        <w:t xml:space="preserve">район, </w:t>
      </w:r>
      <w:r>
        <w:rPr>
          <w:lang w:eastAsia="ru-RU"/>
        </w:rPr>
        <w:t>Ивайтенское сельское поселение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в зоне сельскохозяйственных угодий, </w:t>
      </w:r>
      <w:r w:rsidRPr="00CA7C3D">
        <w:rPr>
          <w:lang w:eastAsia="ru-RU"/>
        </w:rPr>
        <w:t xml:space="preserve">с видом разрешенного использования: </w:t>
      </w:r>
      <w:r>
        <w:rPr>
          <w:lang w:eastAsia="ru-RU"/>
        </w:rPr>
        <w:t>растениеводство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с целевым назначением – для осуществления крестьянским (фермерским) хозяйством его деятельности, </w:t>
      </w:r>
      <w:r w:rsidRPr="00CA7C3D">
        <w:rPr>
          <w:lang w:eastAsia="ru-RU"/>
        </w:rPr>
        <w:t xml:space="preserve">из категории земель: </w:t>
      </w:r>
      <w:hyperlink w:anchor="Par2398" w:history="1">
        <w:r w:rsidRPr="00CA7C3D">
          <w:rPr>
            <w:lang w:eastAsia="ru-RU"/>
          </w:rPr>
          <w:t>земли</w:t>
        </w:r>
      </w:hyperlink>
      <w:r>
        <w:rPr>
          <w:lang w:eastAsia="ru-RU"/>
        </w:rPr>
        <w:t>сельскохозяйственного назначения</w:t>
      </w:r>
      <w:r w:rsidRPr="00CA7C3D">
        <w:rPr>
          <w:lang w:eastAsia="ru-RU"/>
        </w:rPr>
        <w:t xml:space="preserve">. </w:t>
      </w:r>
    </w:p>
    <w:p w:rsidR="00DC39BF" w:rsidRPr="00CA7C3D" w:rsidRDefault="00DC39BF" w:rsidP="0046644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CA7C3D">
        <w:rPr>
          <w:lang w:eastAsia="ru-RU"/>
        </w:rPr>
        <w:t>2.  Утвердить прилагаемую на бумажном носителе схему расположения земельного участка или земельных участков на  кадастровом плане территории, указанного в п</w:t>
      </w:r>
      <w:r>
        <w:rPr>
          <w:lang w:eastAsia="ru-RU"/>
        </w:rPr>
        <w:t xml:space="preserve">ункте </w:t>
      </w:r>
      <w:r w:rsidRPr="00CA7C3D">
        <w:rPr>
          <w:lang w:eastAsia="ru-RU"/>
        </w:rPr>
        <w:t>1 настоящего постановления, со следующими показателями:</w:t>
      </w:r>
    </w:p>
    <w:p w:rsidR="00DC39BF" w:rsidRPr="00CA7C3D" w:rsidRDefault="00DC39BF" w:rsidP="00466441">
      <w:pPr>
        <w:suppressAutoHyphens/>
        <w:spacing w:after="120" w:line="240" w:lineRule="auto"/>
        <w:jc w:val="both"/>
        <w:rPr>
          <w:lang w:eastAsia="ru-RU"/>
        </w:rPr>
      </w:pPr>
      <w:r w:rsidRPr="00CA7C3D">
        <w:rPr>
          <w:lang w:eastAsia="ru-RU"/>
        </w:rPr>
        <w:t xml:space="preserve">- площадь земельного  участка: </w:t>
      </w:r>
      <w:r w:rsidRPr="00A825EE">
        <w:rPr>
          <w:lang w:eastAsia="ru-RU"/>
        </w:rPr>
        <w:t>104380</w:t>
      </w:r>
      <w:r w:rsidRPr="00CA7C3D">
        <w:rPr>
          <w:lang w:eastAsia="ru-RU"/>
        </w:rPr>
        <w:t>кв.м.</w:t>
      </w:r>
    </w:p>
    <w:p w:rsidR="00DC39BF" w:rsidRDefault="00DC39BF" w:rsidP="00466441">
      <w:pPr>
        <w:tabs>
          <w:tab w:val="left" w:pos="9576"/>
        </w:tabs>
        <w:spacing w:line="240" w:lineRule="auto"/>
        <w:ind w:right="61"/>
        <w:jc w:val="both"/>
        <w:rPr>
          <w:lang w:eastAsia="ru-RU"/>
        </w:rPr>
      </w:pPr>
      <w:r w:rsidRPr="00CA7C3D">
        <w:rPr>
          <w:lang w:eastAsia="ru-RU"/>
        </w:rPr>
        <w:t xml:space="preserve">- адрес участка: </w:t>
      </w:r>
      <w:r w:rsidRPr="00151DAF">
        <w:rPr>
          <w:lang w:eastAsia="ru-RU"/>
        </w:rPr>
        <w:t>Российская Федерация, Брянская область, Унечский муниципальный район, Ивайтенское сельское поселение</w:t>
      </w:r>
      <w:r w:rsidRPr="00CA7C3D">
        <w:rPr>
          <w:lang w:eastAsia="ru-RU"/>
        </w:rPr>
        <w:t>;</w:t>
      </w:r>
    </w:p>
    <w:p w:rsidR="00DC39BF" w:rsidRPr="00CA7C3D" w:rsidRDefault="00DC39BF" w:rsidP="00466441">
      <w:pPr>
        <w:tabs>
          <w:tab w:val="num" w:pos="0"/>
        </w:tabs>
        <w:spacing w:after="120" w:line="240" w:lineRule="auto"/>
        <w:jc w:val="both"/>
        <w:rPr>
          <w:lang w:eastAsia="ru-RU"/>
        </w:rPr>
      </w:pPr>
      <w:r w:rsidRPr="00CA7C3D">
        <w:rPr>
          <w:lang w:eastAsia="ru-RU"/>
        </w:rPr>
        <w:t>-  вид разрешенного использования: «</w:t>
      </w:r>
      <w:r>
        <w:rPr>
          <w:lang w:eastAsia="ru-RU"/>
        </w:rPr>
        <w:t>растениеводство</w:t>
      </w:r>
      <w:r w:rsidRPr="00CA7C3D">
        <w:rPr>
          <w:lang w:eastAsia="ru-RU"/>
        </w:rPr>
        <w:t xml:space="preserve">»;  </w:t>
      </w:r>
    </w:p>
    <w:p w:rsidR="00DC39BF" w:rsidRDefault="00DC39BF" w:rsidP="00466441">
      <w:pPr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  <w:r w:rsidRPr="00CA7C3D">
        <w:rPr>
          <w:lang w:eastAsia="ru-RU"/>
        </w:rPr>
        <w:t xml:space="preserve">-  категория земель: </w:t>
      </w:r>
      <w:hyperlink w:anchor="Par2398" w:history="1">
        <w:r w:rsidRPr="00CA7C3D">
          <w:rPr>
            <w:lang w:eastAsia="ru-RU"/>
          </w:rPr>
          <w:t>земли</w:t>
        </w:r>
      </w:hyperlink>
      <w:r>
        <w:rPr>
          <w:lang w:eastAsia="ru-RU"/>
        </w:rPr>
        <w:t>сельскохозяйственного назначения</w:t>
      </w:r>
      <w:r w:rsidRPr="00CA7C3D">
        <w:rPr>
          <w:lang w:eastAsia="ru-RU"/>
        </w:rPr>
        <w:t>.</w:t>
      </w:r>
    </w:p>
    <w:p w:rsidR="00DC39BF" w:rsidRPr="00151DAF" w:rsidRDefault="00DC39BF" w:rsidP="00151DAF">
      <w:pPr>
        <w:tabs>
          <w:tab w:val="left" w:pos="5130"/>
        </w:tabs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3.  Образовать земельный участок из земель, государственная собственность на которые не разграничена, указанный в пункте 2 настоящего постановления, в соответствии с действующим законодательством для предоставления  без проведения торгов.</w:t>
      </w:r>
    </w:p>
    <w:p w:rsidR="00DC39BF" w:rsidRPr="00151DAF" w:rsidRDefault="00DC39BF" w:rsidP="00151DAF">
      <w:pPr>
        <w:tabs>
          <w:tab w:val="left" w:pos="5130"/>
        </w:tabs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4. Площадь образуемого земельного участка, указанного в пункте 2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DC39BF" w:rsidRPr="00151DAF" w:rsidRDefault="00DC39BF" w:rsidP="00151DAF">
      <w:pPr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5.  Условием предоставления испрашиваемого земельного участка, указанного в пункте 1 настоящего постановления, является проведение работ по его образованию в соответствии со схемой расположения земельного участка, в границах и с характеристиками указанными в схеме.</w:t>
      </w:r>
    </w:p>
    <w:p w:rsidR="00DC39BF" w:rsidRPr="00151DAF" w:rsidRDefault="00DC39BF" w:rsidP="00151DAF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6. 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DC39BF" w:rsidRPr="00151DAF" w:rsidRDefault="00DC39BF" w:rsidP="00151DAF">
      <w:pPr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 xml:space="preserve">7.  Данное постановление  разместить на официальном сайте администрации района  в сети  «Интернет» www.unradm.ru. </w:t>
      </w:r>
    </w:p>
    <w:p w:rsidR="00DC39BF" w:rsidRPr="00151DAF" w:rsidRDefault="00DC39BF" w:rsidP="00151DAF">
      <w:pPr>
        <w:tabs>
          <w:tab w:val="left" w:pos="0"/>
          <w:tab w:val="left" w:pos="734"/>
        </w:tabs>
        <w:autoSpaceDE w:val="0"/>
        <w:spacing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8.   Настоящее постановление вступает в силу с момента подписания.</w:t>
      </w:r>
    </w:p>
    <w:p w:rsidR="00DC39BF" w:rsidRPr="00151DAF" w:rsidRDefault="00DC39BF" w:rsidP="00151DAF">
      <w:pPr>
        <w:spacing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 xml:space="preserve">9.  Контроль за исполнением настоящего постановления  возложить на заместителя главы администрации  района  И.М. Волкович. </w:t>
      </w:r>
    </w:p>
    <w:p w:rsidR="00DC39BF" w:rsidRPr="00151DAF" w:rsidRDefault="00DC39BF" w:rsidP="00151DAF">
      <w:pPr>
        <w:spacing w:line="240" w:lineRule="auto"/>
        <w:jc w:val="both"/>
        <w:rPr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DC39BF" w:rsidRPr="00151DAF">
        <w:tc>
          <w:tcPr>
            <w:tcW w:w="3718" w:type="pct"/>
          </w:tcPr>
          <w:p w:rsidR="00DC39BF" w:rsidRPr="00151DAF" w:rsidRDefault="00DC39BF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DC39BF" w:rsidRPr="00151DAF" w:rsidRDefault="00DC39BF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  <w:r w:rsidRPr="00151DAF">
              <w:rPr>
                <w:lang w:eastAsia="ru-RU"/>
              </w:rPr>
              <w:t>Глава администрации района</w:t>
            </w:r>
          </w:p>
        </w:tc>
        <w:tc>
          <w:tcPr>
            <w:tcW w:w="1282" w:type="pct"/>
          </w:tcPr>
          <w:p w:rsidR="00DC39BF" w:rsidRPr="00151DAF" w:rsidRDefault="00DC39BF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DC39BF" w:rsidRPr="00151DAF" w:rsidRDefault="00DC39BF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  <w:r w:rsidRPr="00151DAF">
              <w:rPr>
                <w:lang w:eastAsia="ru-RU"/>
              </w:rPr>
              <w:t>А.М. Кусков</w:t>
            </w:r>
          </w:p>
        </w:tc>
      </w:tr>
      <w:tr w:rsidR="00DC39BF" w:rsidRPr="00151DAF">
        <w:trPr>
          <w:trHeight w:val="469"/>
        </w:trPr>
        <w:tc>
          <w:tcPr>
            <w:tcW w:w="3718" w:type="pct"/>
          </w:tcPr>
          <w:p w:rsidR="00DC39BF" w:rsidRPr="00151DAF" w:rsidRDefault="00DC39BF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DC39BF" w:rsidRPr="00151DAF" w:rsidRDefault="00DC39BF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</w:tc>
        <w:tc>
          <w:tcPr>
            <w:tcW w:w="1282" w:type="pct"/>
          </w:tcPr>
          <w:p w:rsidR="00DC39BF" w:rsidRPr="00151DAF" w:rsidRDefault="00DC39BF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</w:tc>
      </w:tr>
      <w:tr w:rsidR="00DC39BF" w:rsidRPr="00151DAF">
        <w:tc>
          <w:tcPr>
            <w:tcW w:w="3718" w:type="pct"/>
          </w:tcPr>
          <w:p w:rsidR="00DC39BF" w:rsidRPr="00151DAF" w:rsidRDefault="00DC39BF" w:rsidP="000D746E">
            <w:pPr>
              <w:widowControl w:val="0"/>
              <w:tabs>
                <w:tab w:val="left" w:pos="2770"/>
                <w:tab w:val="center" w:pos="4015"/>
              </w:tabs>
              <w:autoSpaceDE w:val="0"/>
              <w:autoSpaceDN w:val="0"/>
              <w:adjustRightInd w:val="0"/>
              <w:spacing w:line="240" w:lineRule="auto"/>
              <w:ind w:right="140" w:firstLine="720"/>
              <w:jc w:val="both"/>
              <w:rPr>
                <w:lang w:eastAsia="ru-RU"/>
              </w:rPr>
            </w:pPr>
          </w:p>
        </w:tc>
        <w:tc>
          <w:tcPr>
            <w:tcW w:w="1282" w:type="pct"/>
          </w:tcPr>
          <w:p w:rsidR="00DC39BF" w:rsidRPr="00151DAF" w:rsidRDefault="00DC39BF" w:rsidP="00A7793C">
            <w:pPr>
              <w:widowControl w:val="0"/>
              <w:tabs>
                <w:tab w:val="left" w:pos="1500"/>
                <w:tab w:val="right" w:pos="2286"/>
              </w:tabs>
              <w:autoSpaceDE w:val="0"/>
              <w:autoSpaceDN w:val="0"/>
              <w:adjustRightInd w:val="0"/>
              <w:spacing w:line="480" w:lineRule="auto"/>
              <w:ind w:right="142"/>
              <w:rPr>
                <w:lang w:eastAsia="ru-RU"/>
              </w:rPr>
            </w:pPr>
          </w:p>
        </w:tc>
      </w:tr>
    </w:tbl>
    <w:p w:rsidR="00DC39BF" w:rsidRPr="006F0F01" w:rsidRDefault="00DC39BF" w:rsidP="006F0F01"/>
    <w:sectPr w:rsidR="00DC39BF" w:rsidRPr="006F0F01" w:rsidSect="00466441">
      <w:pgSz w:w="11906" w:h="16838" w:code="9"/>
      <w:pgMar w:top="1134" w:right="567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9BF" w:rsidRDefault="00DC39BF" w:rsidP="006F0F01">
      <w:pPr>
        <w:spacing w:line="240" w:lineRule="auto"/>
      </w:pPr>
      <w:r>
        <w:separator/>
      </w:r>
    </w:p>
  </w:endnote>
  <w:endnote w:type="continuationSeparator" w:id="1">
    <w:p w:rsidR="00DC39BF" w:rsidRDefault="00DC39B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9BF" w:rsidRDefault="00DC39BF" w:rsidP="006F0F01">
      <w:pPr>
        <w:spacing w:line="240" w:lineRule="auto"/>
      </w:pPr>
      <w:r>
        <w:separator/>
      </w:r>
    </w:p>
  </w:footnote>
  <w:footnote w:type="continuationSeparator" w:id="1">
    <w:p w:rsidR="00DC39BF" w:rsidRDefault="00DC39BF" w:rsidP="006F0F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111D"/>
    <w:rsid w:val="00073686"/>
    <w:rsid w:val="00073F30"/>
    <w:rsid w:val="000D746E"/>
    <w:rsid w:val="00151DAF"/>
    <w:rsid w:val="0022729C"/>
    <w:rsid w:val="00297F38"/>
    <w:rsid w:val="00342CBB"/>
    <w:rsid w:val="00367B3E"/>
    <w:rsid w:val="003C27E2"/>
    <w:rsid w:val="003F352D"/>
    <w:rsid w:val="00466441"/>
    <w:rsid w:val="005F6C5D"/>
    <w:rsid w:val="006F0F01"/>
    <w:rsid w:val="006F3730"/>
    <w:rsid w:val="006F72C1"/>
    <w:rsid w:val="00757FE8"/>
    <w:rsid w:val="00817FCC"/>
    <w:rsid w:val="009254A9"/>
    <w:rsid w:val="00A24671"/>
    <w:rsid w:val="00A32352"/>
    <w:rsid w:val="00A7793C"/>
    <w:rsid w:val="00A825EE"/>
    <w:rsid w:val="00B37F84"/>
    <w:rsid w:val="00B4544F"/>
    <w:rsid w:val="00B50786"/>
    <w:rsid w:val="00C14927"/>
    <w:rsid w:val="00C17BCE"/>
    <w:rsid w:val="00CA7C3D"/>
    <w:rsid w:val="00DC35FF"/>
    <w:rsid w:val="00DC39BF"/>
    <w:rsid w:val="00ED64B1"/>
    <w:rsid w:val="00EE0492"/>
    <w:rsid w:val="00F23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29C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46644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2</Pages>
  <Words>748</Words>
  <Characters>4264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7</cp:revision>
  <cp:lastPrinted>2021-05-13T14:37:00Z</cp:lastPrinted>
  <dcterms:created xsi:type="dcterms:W3CDTF">2018-03-16T09:46:00Z</dcterms:created>
  <dcterms:modified xsi:type="dcterms:W3CDTF">2021-05-20T12:06:00Z</dcterms:modified>
</cp:coreProperties>
</file>